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32CDC9FA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(</w:t>
      </w:r>
      <w:proofErr w:type="spellStart"/>
      <w:r w:rsidRPr="00D212FF">
        <w:rPr>
          <w:sz w:val="24"/>
          <w:lang w:val="sk-SK"/>
        </w:rPr>
        <w:t>milestones</w:t>
      </w:r>
      <w:proofErr w:type="spellEnd"/>
      <w:r w:rsidRPr="00D212FF">
        <w:rPr>
          <w:sz w:val="24"/>
          <w:lang w:val="sk-SK"/>
        </w:rPr>
        <w:t xml:space="preserve">) a </w:t>
      </w:r>
      <w:r>
        <w:rPr>
          <w:sz w:val="24"/>
          <w:lang w:val="sk-SK"/>
        </w:rPr>
        <w:t>výstupov (</w:t>
      </w:r>
      <w:proofErr w:type="spellStart"/>
      <w:r>
        <w:rPr>
          <w:sz w:val="24"/>
          <w:lang w:val="sk-SK"/>
        </w:rPr>
        <w:t>deliverables</w:t>
      </w:r>
      <w:proofErr w:type="spellEnd"/>
      <w:r>
        <w:rPr>
          <w:sz w:val="24"/>
          <w:lang w:val="sk-SK"/>
        </w:rPr>
        <w:t>) 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 xml:space="preserve">ktorý je súčasťou významného projektu spoločného európskeho záujmu (IPCEI) v oblasti </w:t>
      </w:r>
      <w:r w:rsidR="000250EB">
        <w:rPr>
          <w:sz w:val="24"/>
          <w:lang w:val="sk-SK"/>
        </w:rPr>
        <w:t>mikroelektroniky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694F9D3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09D3B371" w14:textId="045A89F4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997A2DC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D212F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="00F006A3"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7A039B">
              <w:rPr>
                <w:sz w:val="16"/>
                <w:szCs w:val="16"/>
                <w:lang w:val="sk-SK"/>
              </w:rPr>
              <w:t xml:space="preserve"> v platnom znení</w:t>
            </w:r>
            <w:r w:rsidR="00A605B1">
              <w:rPr>
                <w:sz w:val="16"/>
                <w:szCs w:val="16"/>
                <w:lang w:val="sk-SK"/>
              </w:rPr>
              <w:t xml:space="preserve">, resp. podľa schválenej žiadosti o vykonanie zmeny v Zmluve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A605B1">
              <w:rPr>
                <w:sz w:val="16"/>
                <w:szCs w:val="16"/>
                <w:lang w:val="sk-SK"/>
              </w:rPr>
              <w:t xml:space="preserve">, ktorou dochádza k zmene plánovaného termínu ukončenia </w:t>
            </w:r>
            <w:r w:rsidR="00A605B1" w:rsidRPr="00D212FF">
              <w:rPr>
                <w:sz w:val="16"/>
                <w:szCs w:val="16"/>
                <w:lang w:val="sk-SK"/>
              </w:rPr>
              <w:t>realizácie projektu</w:t>
            </w:r>
            <w:r w:rsidR="00A605B1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D212F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F18E170" w:rsidR="0024024B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> 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048C03C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vykonané 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0A84DB53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5DEAD16" w14:textId="77777777" w:rsidR="000250EB" w:rsidRDefault="000250EB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0033A04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 xml:space="preserve">Uveďte stručný popis priebehu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D793F2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milestones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5E5254F5" w:rsidR="0024024B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1944C95E" w:rsidR="00A95CA3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060CB2D9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67E27DC6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2A2AB10" w14:textId="77777777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3F78941" w14:textId="77777777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F95049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F95049">
        <w:trPr>
          <w:trHeight w:val="228"/>
        </w:trPr>
        <w:tc>
          <w:tcPr>
            <w:tcW w:w="9351" w:type="dxa"/>
            <w:tcBorders>
              <w:top w:val="nil"/>
              <w:bottom w:val="single" w:sz="4" w:space="0" w:color="auto"/>
            </w:tcBorders>
            <w:shd w:val="clear" w:color="auto" w:fill="006EB6"/>
          </w:tcPr>
          <w:p w14:paraId="3E9E8345" w14:textId="77777777" w:rsidR="00B00820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deliverables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EEE7B74" w:rsidR="00B00820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5BA53EE6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5E20D8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7F498C0B" w:rsidR="00E5245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C685D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6A8959EA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7C36B26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883C0" w14:textId="77777777" w:rsidR="00993E83" w:rsidRDefault="00993E83">
      <w:r>
        <w:separator/>
      </w:r>
    </w:p>
  </w:endnote>
  <w:endnote w:type="continuationSeparator" w:id="0">
    <w:p w14:paraId="2E3D6040" w14:textId="77777777" w:rsidR="00993E83" w:rsidRDefault="009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6867FF3B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54B" w:rsidRPr="006A654B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3635" w14:textId="77777777" w:rsidR="006A654B" w:rsidRDefault="006A654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1134F" w14:textId="77777777" w:rsidR="00993E83" w:rsidRDefault="00993E83">
      <w:r>
        <w:separator/>
      </w:r>
    </w:p>
  </w:footnote>
  <w:footnote w:type="continuationSeparator" w:id="0">
    <w:p w14:paraId="1ECDEF0A" w14:textId="77777777" w:rsidR="00993E83" w:rsidRDefault="00993E83">
      <w:r>
        <w:continuationSeparator/>
      </w:r>
    </w:p>
  </w:footnote>
  <w:footnote w:id="1">
    <w:p w14:paraId="7D004512" w14:textId="63A60FE4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52453">
        <w:rPr>
          <w:sz w:val="14"/>
          <w:szCs w:val="14"/>
          <w:lang w:val="sk-SK"/>
        </w:rPr>
        <w:t>Hlásenie  prijímateľa o stave  implementácie projektu a dosahovaní míľnikov (</w:t>
      </w:r>
      <w:proofErr w:type="spellStart"/>
      <w:r w:rsidRPr="00E52453">
        <w:rPr>
          <w:sz w:val="14"/>
          <w:szCs w:val="14"/>
          <w:lang w:val="sk-SK"/>
        </w:rPr>
        <w:t>milestones</w:t>
      </w:r>
      <w:proofErr w:type="spellEnd"/>
      <w:r w:rsidRPr="00E52453">
        <w:rPr>
          <w:sz w:val="14"/>
          <w:szCs w:val="14"/>
          <w:lang w:val="sk-SK"/>
        </w:rPr>
        <w:t>) a výstupov (</w:t>
      </w:r>
      <w:proofErr w:type="spellStart"/>
      <w:r w:rsidRPr="00E52453">
        <w:rPr>
          <w:sz w:val="14"/>
          <w:szCs w:val="14"/>
          <w:lang w:val="sk-SK"/>
        </w:rPr>
        <w:t>deliverables</w:t>
      </w:r>
      <w:proofErr w:type="spellEnd"/>
      <w:r w:rsidRPr="00E52453">
        <w:rPr>
          <w:sz w:val="14"/>
          <w:szCs w:val="14"/>
          <w:lang w:val="sk-SK"/>
        </w:rPr>
        <w:t>)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(</w:t>
      </w:r>
      <w:proofErr w:type="spellStart"/>
      <w:r w:rsidR="00606741" w:rsidRPr="00E52453">
        <w:rPr>
          <w:sz w:val="14"/>
          <w:szCs w:val="14"/>
          <w:lang w:val="sk-SK"/>
        </w:rPr>
        <w:t>milestones</w:t>
      </w:r>
      <w:proofErr w:type="spellEnd"/>
      <w:r w:rsidR="00606741" w:rsidRPr="00E52453">
        <w:rPr>
          <w:sz w:val="14"/>
          <w:szCs w:val="14"/>
          <w:lang w:val="sk-SK"/>
        </w:rPr>
        <w:t>) a výstupov (</w:t>
      </w:r>
      <w:proofErr w:type="spellStart"/>
      <w:r w:rsidR="00606741" w:rsidRPr="00E52453">
        <w:rPr>
          <w:sz w:val="14"/>
          <w:szCs w:val="14"/>
          <w:lang w:val="sk-SK"/>
        </w:rPr>
        <w:t>deliverables</w:t>
      </w:r>
      <w:proofErr w:type="spellEnd"/>
      <w:r w:rsidR="00606741" w:rsidRPr="00E52453">
        <w:rPr>
          <w:sz w:val="14"/>
          <w:szCs w:val="14"/>
          <w:lang w:val="sk-SK"/>
        </w:rPr>
        <w:t>) projektu</w:t>
      </w:r>
      <w:r w:rsidR="00606741">
        <w:rPr>
          <w:sz w:val="14"/>
          <w:szCs w:val="14"/>
          <w:lang w:val="sk-SK"/>
        </w:rPr>
        <w:t xml:space="preserve"> k termínu, ktorý predstavuje polovicu doby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>(ďalej len „termín, ktorý predstavuje polovicu doby realizácie projektu“).</w:t>
      </w:r>
    </w:p>
  </w:footnote>
  <w:footnote w:id="2">
    <w:p w14:paraId="0EC14FAA" w14:textId="211B016B" w:rsidR="00A605B1" w:rsidRPr="00187ED7" w:rsidRDefault="00A605B1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0164FEF4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doby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2201F9C8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>), ktoré majú byť v zmysle schváleného projektu dosiahnuté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5DA2E9AB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>termínu, ktorý predstavuje polovicu doby realizácie projektu</w:t>
      </w:r>
      <w:r w:rsidR="00CD3645">
        <w:rPr>
          <w:sz w:val="14"/>
          <w:szCs w:val="14"/>
          <w:lang w:val="sk-SK"/>
        </w:rPr>
        <w:t xml:space="preserve"> dosiahnuté nijaké míľniky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>). V takom prípade je potrebné popísať priebeh procesu dosahovania takých míľnikov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>ktorý predstavuje polovicu doby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65073F8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míľniky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>dosahovania takých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322625C2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 (</w:t>
      </w:r>
      <w:proofErr w:type="spellStart"/>
      <w:r w:rsidR="00C34C2F">
        <w:rPr>
          <w:sz w:val="14"/>
          <w:szCs w:val="14"/>
          <w:lang w:val="sk-SK"/>
        </w:rPr>
        <w:t>deliverables</w:t>
      </w:r>
      <w:proofErr w:type="spellEnd"/>
      <w:r w:rsidR="00C34C2F">
        <w:rPr>
          <w:sz w:val="14"/>
          <w:szCs w:val="14"/>
          <w:lang w:val="sk-SK"/>
        </w:rPr>
        <w:t>), ktoré majú byť v zmysle schváleného projektu dosiahnuté k </w:t>
      </w:r>
      <w:r w:rsidR="000440E9" w:rsidRPr="000440E9">
        <w:rPr>
          <w:sz w:val="14"/>
          <w:szCs w:val="14"/>
          <w:lang w:val="sk-SK"/>
        </w:rPr>
        <w:t>termínu, ktorý predstavuje polovicu doby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2B4E666A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36E097B3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výstupy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>).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37B48" w14:textId="77777777" w:rsidR="006A654B" w:rsidRDefault="006A654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CB211" w14:textId="651355B4" w:rsidR="006A654B" w:rsidRPr="006A654B" w:rsidRDefault="006A654B" w:rsidP="006A654B">
    <w:pPr>
      <w:pStyle w:val="Hlavika"/>
      <w:jc w:val="right"/>
      <w:rPr>
        <w:sz w:val="18"/>
        <w:szCs w:val="18"/>
        <w:lang w:val="sk-SK"/>
      </w:rPr>
    </w:pPr>
    <w:bookmarkStart w:id="0" w:name="_GoBack"/>
    <w:r w:rsidRPr="006A654B">
      <w:rPr>
        <w:sz w:val="18"/>
        <w:szCs w:val="18"/>
        <w:lang w:val="sk-SK"/>
      </w:rPr>
      <w:t>Príloha č. 12e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D9E9E" w14:textId="77777777" w:rsidR="006A654B" w:rsidRDefault="006A654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250EB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8E2"/>
    <w:rsid w:val="001C6A80"/>
    <w:rsid w:val="0024024B"/>
    <w:rsid w:val="0028612D"/>
    <w:rsid w:val="00292BF1"/>
    <w:rsid w:val="002A7887"/>
    <w:rsid w:val="002B36E8"/>
    <w:rsid w:val="00316D9F"/>
    <w:rsid w:val="00317530"/>
    <w:rsid w:val="00342CBF"/>
    <w:rsid w:val="00352C94"/>
    <w:rsid w:val="00391C44"/>
    <w:rsid w:val="00397C39"/>
    <w:rsid w:val="003A78DF"/>
    <w:rsid w:val="003C7E6D"/>
    <w:rsid w:val="003F09E3"/>
    <w:rsid w:val="003F6D8D"/>
    <w:rsid w:val="003F746C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5887"/>
    <w:rsid w:val="006A654B"/>
    <w:rsid w:val="006B2F2B"/>
    <w:rsid w:val="007218E3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33E3D"/>
    <w:rsid w:val="00853ACA"/>
    <w:rsid w:val="008846F5"/>
    <w:rsid w:val="008864C3"/>
    <w:rsid w:val="008C0A39"/>
    <w:rsid w:val="008E19BB"/>
    <w:rsid w:val="009057CD"/>
    <w:rsid w:val="009154FD"/>
    <w:rsid w:val="009240F4"/>
    <w:rsid w:val="00977D34"/>
    <w:rsid w:val="00993E83"/>
    <w:rsid w:val="009B4E44"/>
    <w:rsid w:val="009B728C"/>
    <w:rsid w:val="009C1FD9"/>
    <w:rsid w:val="009F5E28"/>
    <w:rsid w:val="009F5F63"/>
    <w:rsid w:val="00A102E2"/>
    <w:rsid w:val="00A56EA3"/>
    <w:rsid w:val="00A605B1"/>
    <w:rsid w:val="00A70948"/>
    <w:rsid w:val="00A83564"/>
    <w:rsid w:val="00A923AF"/>
    <w:rsid w:val="00A92CF9"/>
    <w:rsid w:val="00A95CA3"/>
    <w:rsid w:val="00B00820"/>
    <w:rsid w:val="00B022FF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27B72"/>
    <w:rsid w:val="00C33042"/>
    <w:rsid w:val="00C34C2F"/>
    <w:rsid w:val="00C51A89"/>
    <w:rsid w:val="00C671EE"/>
    <w:rsid w:val="00C71BCA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E06C16"/>
    <w:rsid w:val="00E126A8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413900"/>
    <w:rsid w:val="005B79A6"/>
    <w:rsid w:val="00D352D6"/>
    <w:rsid w:val="00E832C3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35336-C7F6-457E-8744-2C8909BDE814}"/>
</file>

<file path=customXml/itemProps3.xml><?xml version="1.0" encoding="utf-8"?>
<ds:datastoreItem xmlns:ds="http://schemas.openxmlformats.org/officeDocument/2006/customXml" ds:itemID="{E01BEFBE-8EB2-48D8-851A-A9AC52ABE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CBB581-AEBC-4516-8396-8E05B04D0A6C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2025-06-26T14:30:00Z</dcterms:created>
  <dcterms:modified xsi:type="dcterms:W3CDTF">2025-06-27T10:38:00Z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